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743CAE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743CAE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การโฆษณาด้วยการปิด ทิ้ง หรือโปรยแผ่นประกาศ หรือใบปลิวในที่สาธารณะ</w:t>
      </w:r>
    </w:p>
    <w:p w14:paraId="16FCEC75" w14:textId="1DC63FD3" w:rsidR="00D239AD" w:rsidRPr="00743CAE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743CAE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743CAE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743CAE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743CAE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743CAE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743CAE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743CAE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743CAE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กระทรวงมหาดไทย</w:t>
      </w:r>
    </w:p>
    <w:p w14:paraId="4C84CC92" w14:textId="77777777" w:rsidR="003F4A0D" w:rsidRPr="00743CAE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743CAE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81E14E6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743CAE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743CAE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743CAE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การโฆษณาด้วยการปิด ทิ้ง หรือโปรยแผ่นประกาศ หรือใบปลิวในที่สาธารณะ</w:t>
      </w:r>
    </w:p>
    <w:p w14:paraId="57553D54" w14:textId="1B3FE95E" w:rsidR="00132E1B" w:rsidRPr="00743CAE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743CAE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743CAE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อนุญาต</w:t>
      </w:r>
      <w:r w:rsidR="00C81DB8" w:rsidRPr="00743CAE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ออกใบอนุญาต</w:t>
      </w:r>
      <w:r w:rsidR="00C81DB8" w:rsidRPr="00743CAE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รับรอง</w:t>
      </w:r>
      <w:r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743CAE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43CA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743CAE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743CAE" w14:paraId="77FFD68C" w14:textId="77777777" w:rsidTr="008C1396">
        <w:tc>
          <w:tcPr>
            <w:tcW w:w="675" w:type="dxa"/>
          </w:tcPr>
          <w:p w14:paraId="23D761D9" w14:textId="12281EB4" w:rsidR="00394708" w:rsidRPr="00743CAE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29BDAF9F" w:rsidR="00394708" w:rsidRPr="00743CAE" w:rsidRDefault="00394708" w:rsidP="004A40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การรักษาความสะอาดและความเป็นระเบียบเรียบร้อยของบ้านเมือง พ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. 2535</w:t>
            </w:r>
          </w:p>
        </w:tc>
      </w:tr>
    </w:tbl>
    <w:p w14:paraId="40A6F83D" w14:textId="32DA2D6B" w:rsidR="003F4A0D" w:rsidRPr="00743CAE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743CAE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43CA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743CAE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743CA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743CAE" w:rsidRDefault="00075E4A" w:rsidP="00484BD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426" w:hanging="437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43CA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กฎกระทรวง พ</w:t>
      </w:r>
      <w:r w:rsidR="00C81DB8" w:rsidRPr="00743CAE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743CAE">
        <w:rPr>
          <w:rFonts w:ascii="TH SarabunIT๙" w:hAnsi="TH SarabunIT๙" w:cs="TH SarabunIT๙"/>
          <w:noProof/>
          <w:sz w:val="32"/>
          <w:szCs w:val="32"/>
        </w:rPr>
        <w:t xml:space="preserve">. 2535 </w:t>
      </w:r>
      <w:r w:rsidR="00C81DB8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ออกตามความใน พ</w:t>
      </w:r>
      <w:r w:rsidR="00C81DB8" w:rsidRPr="00743CAE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</w:t>
      </w:r>
      <w:r w:rsidR="00C81DB8" w:rsidRPr="00743CAE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</w:t>
      </w:r>
      <w:r w:rsidR="00C81DB8" w:rsidRPr="00743CAE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รักษาความสะอาดและความเป็นระเบียบเรียบร้อยของบ้านเมือง พ</w:t>
      </w:r>
      <w:r w:rsidR="00C81DB8" w:rsidRPr="00743CAE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743CAE">
        <w:rPr>
          <w:rFonts w:ascii="TH SarabunIT๙" w:hAnsi="TH SarabunIT๙" w:cs="TH SarabunIT๙"/>
          <w:noProof/>
          <w:sz w:val="32"/>
          <w:szCs w:val="32"/>
        </w:rPr>
        <w:t>. 2535</w:t>
      </w:r>
      <w:r w:rsidR="00C77AEA" w:rsidRPr="00743CA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0C9F9387" w:rsidR="003F4A0D" w:rsidRPr="00743CAE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743CA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743CA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/ ข้อกำหนด ฯลฯ</w:t>
      </w:r>
      <w:r w:rsidR="00C81DB8" w:rsidRPr="00743CAE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743CAE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743CAE">
        <w:rPr>
          <w:rFonts w:ascii="TH SarabunIT๙" w:hAnsi="TH SarabunIT๙" w:cs="TH SarabunIT๙"/>
          <w:noProof/>
          <w:sz w:val="32"/>
          <w:szCs w:val="32"/>
        </w:rPr>
        <w:t>7</w:t>
      </w:r>
      <w:r w:rsidR="00C81DB8" w:rsidRPr="00743CAE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743CAE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743CAE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43CA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743CAE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43CA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743CA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743CAE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743CA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743CAE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43CA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743CAE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743CA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743CAE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43CA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743CAE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743CA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6CBFD0CB" w:rsidR="00760D0B" w:rsidRPr="00743CAE" w:rsidRDefault="002A7C17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760D0B" w:rsidRPr="00743CA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การโฆษณาด้วยการปิด ทิ้ง หรือโปรยแผ่นประกาศ หรือใบปลิวในที่สาธารณะ </w:t>
      </w:r>
      <w:r w:rsidR="00F33CB3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     </w:t>
      </w:r>
      <w:r w:rsidR="00094F82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อบต</w:t>
      </w:r>
      <w:r w:rsidR="00094F82" w:rsidRPr="00743CAE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743CAE">
        <w:rPr>
          <w:rFonts w:ascii="TH SarabunIT๙" w:hAnsi="TH SarabunIT๙" w:cs="TH SarabunIT๙"/>
          <w:noProof/>
          <w:sz w:val="32"/>
          <w:szCs w:val="32"/>
        </w:rPr>
        <w:t>22/07/2015 00:10</w:t>
      </w:r>
      <w:r w:rsidR="00094F82" w:rsidRPr="00743CA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693EDA8C" w:rsidR="00C77AEA" w:rsidRPr="00743CAE" w:rsidRDefault="002A7C17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77AEA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="00C77AEA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743CAE" w14:paraId="5F1398AA" w14:textId="77777777" w:rsidTr="009B7715">
        <w:tc>
          <w:tcPr>
            <w:tcW w:w="675" w:type="dxa"/>
          </w:tcPr>
          <w:p w14:paraId="08D93DD3" w14:textId="25F72274" w:rsidR="00094F82" w:rsidRPr="00743CAE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743CAE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743CA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743CAE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743CAE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38B629D" w14:textId="5A47FE40" w:rsidR="0018441F" w:rsidRPr="00743CAE" w:rsidRDefault="002A7C17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575FAF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</w:t>
      </w:r>
      <w:r w:rsidR="00484BDB"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575FAF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(ถ้ามี) ในการยื่นคำขอ และในการพิจารณาอนุญาต</w:t>
      </w:r>
    </w:p>
    <w:p w14:paraId="7254DDEE" w14:textId="44EEAF53" w:rsidR="008E2900" w:rsidRPr="00743CAE" w:rsidRDefault="00743CAE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พระราชบัญญัติรักษาความสะอาดและความเป็นระเบียบเรียบร้อยของบ้านเมือง พ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 xml:space="preserve">. 2535 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กำหนดให้การโฆษณาด้วยการปิด ทิ้ง หรือโปรยแผ่นประกาศ หรือใบปลิวในที่สาธารณะ จะกระทำได้ต่อเมื่อได้รับหนังสืออนุญาตจากเจ้าพนักงานท้องถิ่น หรือพนักงานเจ้าหน้าที่ และต้องปฏิบัติให้เป็นไปตามหลักเกณฑ์และเงื่อนไขที่กำหนดในหนังสืออนุญาตด้วย เว้นแต่ เป็นการกระทำของราชการส่วนท้องถิ่น ราชการส่วนอื่น หรือรัฐวิสาหกิจหรือของหน่วยงานที่มีอำนาจกระทำได้ หรือเป็นการโฆษณาด้วยการปิดแผ่นประกาศ ณ สถานที่ซึ่งราชการส่วนท้องถิ่นจัดไว้เพื่อการนั้น หรือเป็นการโฆษณาในการเลือกตั้งตามกฎหมายว่าด้วยการเลือกตั้งสมาชิกสภานิติบัญญัติแห่งรัฐ สมาชิกสภาท้องถิ่นหรือผู้บริหารท้องถิ่น และการโฆษณาด้วยการปิดประกาศของเจ้าของหรือผู้ครอบครองอาคารหรือต้นไม้ เพื่อให้ทราบชื่อเจ้าของผู้ครอบครองอาคาร ชื่ออาคาร เลขที่อาคาร หรือข้อความอื่นเกี่ยวกับการเข้าไปและออกจากอาคาร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กรณีแผ่นประกาศหรือใบปลิวในการหาเสียงเลือกตั้งที่มีการโฆษณาทางการค้าหรือโฆษณาอื่นๆ รวมอยู่ด้วย จะต้อง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lastRenderedPageBreak/>
        <w:t>ขออนุญาตจากเจ้าพนักงานท้องถิ่นหรือพนักงานเจ้าหน้าที่ตามกฎหมายนี้ด้วยเช่นกัน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7D782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7D782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การโฆษณาด้วยการปิด ทิ้ง หรือโปรยแผ่นประกาศ หรือใบปลิวในที่สาธารณะ โดยไม่ได้รับอนุญาตจากเจ้าพนักงานท้องถิ่นหรือพนักงานเจ้าหน้าที่ หรือได้รับอนุญาตแต่มิได้ปฏิบัติให้เป็นไปตามหลักเกณฑ์ที่กำหนดในการรับอนุญาต เจ้าพนักงานท้องถิ่นหรือพนักงานเจ้าหน้าที่มีอำนาจสั่งเป็นหนังสือให้ผู้โฆษณาปลด รื้อ ถอน ขูด ลบ หรือล้างข้อความหรือภาพนั้นภายในเวลาที่กำหนด และหากเป็นกรณีที่มีข้อความหรือภาพที่มีผลกระทบต่อความสงบเรียบร้อยหรือศีลธรรมอันดีของประชาชน หรือลามกอนาจาร เจ้าพนักงานท้องถิ่นหรือพนักงานเจ้าหน้าที่มีอำนาจปลด ถอน ขูด ลบ หรือล้างข้อความ หรือภาพนั้นได้เองโดยคิดค่าใช้จ่ายจากผู้โฆษณาตามที่ได้ใช้จ่ายไปจริง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เจ้าพนักงานท้องถิ่นหรือพนักงานเจ้าหน้าที่ จะอนุญาตให้โฆษณาด้วยการปิด ทิ้ง หรือโปรยแผ่นประกาศ หรือใบปลิวในที่สาธารณะ ในกรณีดังต่อไปนี้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 xml:space="preserve">(1) 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ข้อความหรือภาพในแผ่นประกาศหรือใบปลิวไม่ขัดต่อกฎหมายความสงบเรียบร้อยหรือศีลธรรมอันดีของประชาชน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มีคำรับรองของผู้ขออนุญาตว่าจะเก็บ ปลด รื้อถอน ขูด ลบ หรือล้างแผ่นประกาศหรือใบปลิวเมื่อหนังสืออนุญาตหมดอายุ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 xml:space="preserve">(3) 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ในกรณีที่มีกฎหมายกำหนดให้การโฆษณาในเรื่องใดต้องได้รับอนุมัติข้อความ หรือภาพที่ใช้ในการโฆษณา หรือจะต้องปฏิบัติตามกฎหมายใด ต้องได้รับอนุมัติหรือได้ปฏิบัติตามกฎหมายนั้นแล้ว อาทิ การขออนุญาตเล่นการพนัน การขออนุญาตเรี่ยไร การขออนุญาตแสดงมหรสพงิ้ว เป็นต้น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 xml:space="preserve">(4) 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ในกรณีที่เป็นการโฆษณาด้วยการติดตั้งป้ายโฆษณา ต้องไม่อยู่ในบริเวณที่ห้ามติดตั้งป้ายโฆษณา ซึ่งได้แก่ บริเวณคร่อมถนนหรือทางสาธารณะ วงเวียน อนุสาวรีย์ สะพาน สะพานลอย สะพานลอยคนเดินข้ามเกาะกลางถนน สวนหย่อม สวนธารณะ ถนน ต้นไม้ และเสาไฟฟ้าซึ่งอยู่ในที่สาธารณะ เว้นแต่เป็นการติดตั้งเพื่อพระราชพิธี รัฐพิธี หรือการต้อนรับราชอาคันตุกะหรือแขกเมืองของรัฐบาล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ในการอนุญาต เจ้าพนักงานท้องถิ่นหรือพนักงานเจ้าหน้าที่ ต้องแสดงเขตท้องที่ที่อนุญาตไว้ในหนังสืออนุญาต และต้องกำหนดอายุของหนังสืออนุญาต ภายใต้หลักเกณฑ์ดังนี้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 xml:space="preserve">(1) 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การโฆษณาที่เป็นการค้า ครั้งละไม่เกิน 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 xml:space="preserve">60 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การโฆษณาที่ไม่เป็นการค้า ครั้งและไม่เกิน 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เมื่อได้รับอนุญาตแล้ว ให้ผู้รับอนุญาตแสดงข้อความว่าได้รับอนุญาตจากเจ้าพนักงานท้องถิ่นหรือพนักงานเจ้าหน้าที่ โดยแสดงเลขที่ และวัน เดือน ปี ที่ได้รับหนังสืออนุญาตลงในแผ่นประกาศหรือใบปลิวด้วย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7D7822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การโฆษณาด้วยการปิด ทิ้ง หรือโปรยแผ่นประกาศ หรือใบปลิวในที่สาธารณะ โดยไม่ได้รับอนุญาตจากเจ้าพนักงานท้องถิ่นหรือพนักงานเจ้าหน้าที่ หรือฝ่าฝืนไม่ปฏิบัติตามเงื่อนไขที่กำหนดในหนังสืออนุญาต ต้องระวางโทษปรับไม่เกินห้าพันบาท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2A7C17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 xml:space="preserve">หมายเหตุ </w:t>
      </w:r>
      <w:r w:rsidR="00575FAF" w:rsidRPr="002A7C17">
        <w:rPr>
          <w:rFonts w:ascii="TH SarabunIT๙" w:hAnsi="TH SarabunIT๙" w:cs="TH SarabunIT๙"/>
          <w:b/>
          <w:bCs/>
          <w:noProof/>
          <w:sz w:val="32"/>
          <w:szCs w:val="32"/>
        </w:rPr>
        <w:t>: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  <w:t xml:space="preserve">      </w:t>
      </w:r>
      <w:r w:rsidR="002A7C17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 และไม่อาจแก้ไข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เพิ่มเติมได้ในขณะนั้น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</w:r>
      <w:r w:rsidR="002A7C17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2A7C17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ผู้รับคำขอและผู้ยื่นคำขอจะต้องลงนามบันทึกสองฝ่ายและรายการเอกสาร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หลักฐานร่วมกัน พร้อมกำหนดระยะเวลาให้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</w:r>
      <w:r w:rsidR="002A7C17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2A7C17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ผู้ยื่นคำขอดำเนินการแก้ไข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  <w:t xml:space="preserve">      </w:t>
      </w:r>
      <w:r w:rsidR="002A7C17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lastRenderedPageBreak/>
        <w:br/>
        <w:t xml:space="preserve">      </w:t>
      </w:r>
      <w:r w:rsidR="009C3785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กรณีมีข้อขัดข้องเกี่ยวกับการพิจารณาอนุญาตซึ่งจะต้องมีการแก้ไขคำร้อง ข้อความ หรือภาพในแผ่นประกาศหรือแผ่นปลิว หรือพบในภายหลังว่าผู้ขออนุญาตจะต้องดำเนินการตามกฎหมายอื่นก่อน จะแจ้งเหตุขัดข้องหรือเหตุผลที่ไม่สามารถออกหนังสืออนุญาตให้ผู้ขออนุญาตทราบภายใน 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 xml:space="preserve">3 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วัน นับแต่วันตรวจพบข้อขัดข้อง แต่จะไม่เกิน 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  <w:t xml:space="preserve">      </w:t>
      </w:r>
      <w:r w:rsidR="009C378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หน่วยงานจะมีการแจ้งผลการพิจารณาให้ผู้ยื่นคำขอทราบภายใน 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วันนับแต่วันที่พิจารณาแล้วเสร็จตามมาตรา 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 xml:space="preserve">10 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แห่งพระราชบัญญัติการอำนวยความสะดวกในการพิจารณาอนุญาตของทางราชการ พ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t>. 2558</w:t>
      </w:r>
      <w:r w:rsidR="00575FAF" w:rsidRPr="00743CAE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163EEF25" w:rsidR="0065175D" w:rsidRPr="00743CAE" w:rsidRDefault="00540F32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65175D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743CAE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743CAE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743CAE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743CAE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743CAE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743CAE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743CAE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743CAE" w14:paraId="50E97DA5" w14:textId="77777777" w:rsidTr="00157D9E">
        <w:tc>
          <w:tcPr>
            <w:tcW w:w="675" w:type="dxa"/>
          </w:tcPr>
          <w:p w14:paraId="5E768AD0" w14:textId="2C6E62E0" w:rsidR="00313D38" w:rsidRPr="00743CAE" w:rsidRDefault="00313D38" w:rsidP="00157D9E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743CAE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743CAE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7C0FB15" w14:textId="77777777" w:rsidR="00313D38" w:rsidRPr="00743CAE" w:rsidRDefault="00313D38" w:rsidP="00313D38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ผู้ยื่นคำขอยื่นคำร้องขออนุญาต พร้อมเอกสารหลักฐาน เพื่อให้เจ้าหน้าที่ตรวจสอบ</w:t>
            </w:r>
          </w:p>
          <w:p w14:paraId="2A225131" w14:textId="77777777" w:rsidR="00313D38" w:rsidRPr="00743CAE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4874A2C9" w14:textId="0D78DAA3" w:rsidR="00313D38" w:rsidRPr="00743CAE" w:rsidRDefault="00313D38" w:rsidP="00157D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4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3D95E78A" w14:textId="183199A7" w:rsidR="00313D38" w:rsidRPr="00743CAE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743CAE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743CAE" w14:paraId="6B24A782" w14:textId="77777777" w:rsidTr="00157D9E">
        <w:tc>
          <w:tcPr>
            <w:tcW w:w="675" w:type="dxa"/>
          </w:tcPr>
          <w:p w14:paraId="0A85845F" w14:textId="77777777" w:rsidR="00313D38" w:rsidRPr="00743CAE" w:rsidRDefault="00313D38" w:rsidP="00157D9E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F33D647" w14:textId="77777777" w:rsidR="00313D38" w:rsidRPr="00743CAE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42B02A40" w14:textId="77777777" w:rsidR="00313D38" w:rsidRPr="00743CAE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06480270" w14:textId="19DFA1F2" w:rsidR="00313D38" w:rsidRPr="00743CAE" w:rsidRDefault="00313D38" w:rsidP="00446B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เสนอเรื่องให้เจ้าพนักงานท้องถิ่น หรือพนักงานเจ้าหน้าที่ผู้มีอำนาจอนุญาตได้พิจารณา</w:t>
            </w:r>
          </w:p>
        </w:tc>
        <w:tc>
          <w:tcPr>
            <w:tcW w:w="1368" w:type="dxa"/>
          </w:tcPr>
          <w:p w14:paraId="139246CD" w14:textId="77777777" w:rsidR="00313D38" w:rsidRPr="00743CAE" w:rsidRDefault="00313D38" w:rsidP="00157D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6DB2DE38" w14:textId="77777777" w:rsidR="00313D38" w:rsidRPr="00743CAE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0203E995" w14:textId="77777777" w:rsidR="00313D38" w:rsidRPr="00743CAE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743CAE" w14:paraId="6AFA2080" w14:textId="77777777" w:rsidTr="00157D9E">
        <w:tc>
          <w:tcPr>
            <w:tcW w:w="675" w:type="dxa"/>
          </w:tcPr>
          <w:p w14:paraId="783B10C6" w14:textId="77777777" w:rsidR="00313D38" w:rsidRPr="00743CAE" w:rsidRDefault="00313D38" w:rsidP="00157D9E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CFF7817" w14:textId="77777777" w:rsidR="00313D38" w:rsidRPr="00743CAE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3FAEBD15" w14:textId="77777777" w:rsidR="00313D38" w:rsidRPr="00743CAE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D98A758" w14:textId="77777777" w:rsidR="00313D38" w:rsidRPr="00743CAE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พิจารณาออกหนังสืออนุญาต</w:t>
            </w:r>
          </w:p>
          <w:p w14:paraId="5458B734" w14:textId="77777777" w:rsidR="00313D38" w:rsidRPr="00743CAE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6A7936BB" w14:textId="77777777" w:rsidR="00313D38" w:rsidRPr="00743CAE" w:rsidRDefault="00313D38" w:rsidP="00157D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5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473592E7" w14:textId="77777777" w:rsidR="00313D38" w:rsidRPr="00743CAE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6D518221" w14:textId="77777777" w:rsidR="00313D38" w:rsidRPr="00743CAE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743CAE" w:rsidRDefault="00C26ED0" w:rsidP="00916864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743CAE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9B68CC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743CAE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33548F5D" w:rsidR="0085230C" w:rsidRPr="00743CAE" w:rsidRDefault="00446BFD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39E08EB7" w:rsidR="008D7B9E" w:rsidRDefault="00916864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743CA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>
        <w:rPr>
          <w:rFonts w:ascii="TH SarabunIT๙" w:hAnsi="TH SarabunIT๙" w:cs="TH SarabunIT๙"/>
          <w:sz w:val="32"/>
          <w:szCs w:val="32"/>
        </w:rPr>
        <w:t xml:space="preserve"> –</w:t>
      </w:r>
    </w:p>
    <w:p w14:paraId="51DF545B" w14:textId="77777777" w:rsidR="00916864" w:rsidRDefault="00916864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6CFDB1E" w14:textId="77777777" w:rsidR="00916864" w:rsidRDefault="00916864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F160988" w14:textId="77777777" w:rsidR="00916864" w:rsidRDefault="00916864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B787528" w14:textId="77777777" w:rsidR="00916864" w:rsidRDefault="00916864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73355B3" w14:textId="77777777" w:rsidR="00916864" w:rsidRDefault="00916864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76B8986" w14:textId="77777777" w:rsidR="00916864" w:rsidRPr="00743CAE" w:rsidRDefault="00916864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35832AD" w14:textId="77777777" w:rsidR="008E2900" w:rsidRPr="00743CAE" w:rsidRDefault="008E290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1312B5" w14:textId="77777777" w:rsidR="00AA7734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14:paraId="3DC1A6E2" w14:textId="77777777" w:rsidR="0019582A" w:rsidRPr="00743CAE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743CAE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743CAE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743CAE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743CAE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743CAE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743CAE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743CAE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743CAE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743CAE" w14:paraId="02E3093D" w14:textId="77777777" w:rsidTr="00916864">
        <w:trPr>
          <w:jc w:val="center"/>
        </w:trPr>
        <w:tc>
          <w:tcPr>
            <w:tcW w:w="675" w:type="dxa"/>
          </w:tcPr>
          <w:p w14:paraId="0FFF921A" w14:textId="21D3E466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แบบคำร้องขออนุญาตโฆษณา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  ร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.1)</w:t>
            </w:r>
          </w:p>
        </w:tc>
        <w:tc>
          <w:tcPr>
            <w:tcW w:w="1843" w:type="dxa"/>
          </w:tcPr>
          <w:p w14:paraId="14F8955D" w14:textId="29A2FCE8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743CAE" w14:paraId="043B4BDC" w14:textId="77777777" w:rsidTr="00916864">
        <w:trPr>
          <w:jc w:val="center"/>
        </w:trPr>
        <w:tc>
          <w:tcPr>
            <w:tcW w:w="675" w:type="dxa"/>
          </w:tcPr>
          <w:p w14:paraId="18BDB9BA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18AC559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แผนผังแสดงเขตที่จะปิด ทิ้ง หรือโปรยแผ่นประกาศหรือใบปลิว</w:t>
            </w:r>
          </w:p>
        </w:tc>
        <w:tc>
          <w:tcPr>
            <w:tcW w:w="1843" w:type="dxa"/>
          </w:tcPr>
          <w:p w14:paraId="03C1CAB1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C89963B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14:paraId="05553C8A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32002B36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B868F7B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743CAE" w14:paraId="049C3689" w14:textId="77777777" w:rsidTr="00916864">
        <w:trPr>
          <w:jc w:val="center"/>
        </w:trPr>
        <w:tc>
          <w:tcPr>
            <w:tcW w:w="675" w:type="dxa"/>
          </w:tcPr>
          <w:p w14:paraId="71D9F928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2386340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ตัวอย่างของแผ่นประกาศหรือใบปลิวที่จะโฆษณา</w:t>
            </w:r>
          </w:p>
        </w:tc>
        <w:tc>
          <w:tcPr>
            <w:tcW w:w="1843" w:type="dxa"/>
          </w:tcPr>
          <w:p w14:paraId="5844617F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25D1768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14:paraId="5857DB8E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3D8EAA35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5248201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743CAE" w14:paraId="03B3430A" w14:textId="77777777" w:rsidTr="00916864">
        <w:trPr>
          <w:jc w:val="center"/>
        </w:trPr>
        <w:tc>
          <w:tcPr>
            <w:tcW w:w="675" w:type="dxa"/>
          </w:tcPr>
          <w:p w14:paraId="77E4D4E5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0C85F10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สำเนาบัตรประจำตัวประชาชนของผู้ยื่นคำร้อง พร้อมรับรองสำเนาถูกต้อง</w:t>
            </w:r>
          </w:p>
        </w:tc>
        <w:tc>
          <w:tcPr>
            <w:tcW w:w="1843" w:type="dxa"/>
          </w:tcPr>
          <w:p w14:paraId="41F3A4AE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B018612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48138BB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C6A2FC2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0B6E672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กรณีผู้ยื่นคำร้องเป็นบุคคลธรรมดา และยื่นคำร้องด้วยตนเอง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743CAE" w14:paraId="67AD6F43" w14:textId="77777777" w:rsidTr="00916864">
        <w:trPr>
          <w:jc w:val="center"/>
        </w:trPr>
        <w:tc>
          <w:tcPr>
            <w:tcW w:w="675" w:type="dxa"/>
          </w:tcPr>
          <w:p w14:paraId="0F1F7CC7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602885C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สำเนาบัตรประจำตัวประชาชนของผู้ขออนุญาต พร้อมรับรองสำเนาถูกต้อง</w:t>
            </w:r>
          </w:p>
        </w:tc>
        <w:tc>
          <w:tcPr>
            <w:tcW w:w="1843" w:type="dxa"/>
          </w:tcPr>
          <w:p w14:paraId="6A36167B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8094FAA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8420493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7B650BE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84484F5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กรณีผู้ยื่นคำร้องเป็นบุคคลธรรมดา แต่มอบให้บุคคลอื่นยื่นคำร้องแทน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743CAE" w14:paraId="78D9EA70" w14:textId="77777777" w:rsidTr="00916864">
        <w:trPr>
          <w:jc w:val="center"/>
        </w:trPr>
        <w:tc>
          <w:tcPr>
            <w:tcW w:w="675" w:type="dxa"/>
          </w:tcPr>
          <w:p w14:paraId="03924964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E1631F6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หนังสือมอบอำนาจให้ทำการแทน พร้อมปิดอากรแสตมป์</w:t>
            </w:r>
          </w:p>
        </w:tc>
        <w:tc>
          <w:tcPr>
            <w:tcW w:w="1843" w:type="dxa"/>
          </w:tcPr>
          <w:p w14:paraId="5487596C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77E60C5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76534BEA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749454DA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9883158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กรณีผู้ยื่นคำร้องเป็นบุคคลธรรมดา แต่มอบให้บุคคลอื่นยื่นคำร้องแทน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743CAE" w14:paraId="33CA30A9" w14:textId="77777777" w:rsidTr="00916864">
        <w:trPr>
          <w:jc w:val="center"/>
        </w:trPr>
        <w:tc>
          <w:tcPr>
            <w:tcW w:w="675" w:type="dxa"/>
          </w:tcPr>
          <w:p w14:paraId="5B03B310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7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7F947B4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สำเนาบัตรประจำตัวประชาชนของผู้ยื่นแทน พร้อมรับรองสำเนาถูกต้อง</w:t>
            </w:r>
          </w:p>
        </w:tc>
        <w:tc>
          <w:tcPr>
            <w:tcW w:w="1843" w:type="dxa"/>
          </w:tcPr>
          <w:p w14:paraId="71408487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3291B77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B0F77C6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B72D513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F651458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กรณีผู้ยื่นคำร้องเป็นบุคคลธรรมดา แต่มอบให้บุคคลอื่นยื่นคำร้องแทน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743CAE" w14:paraId="4ABA2C54" w14:textId="77777777" w:rsidTr="00916864">
        <w:trPr>
          <w:jc w:val="center"/>
        </w:trPr>
        <w:tc>
          <w:tcPr>
            <w:tcW w:w="675" w:type="dxa"/>
          </w:tcPr>
          <w:p w14:paraId="6EB9A22D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8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28F8FEE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สำเนาหลักฐานหนังสือรับรองการจดทะเบียนนิติบุคคล ซึ่งผู้มีอำนาจจัดการแทนนิติบุคคลรับรองสำเนาถูกต้อง และประทับตรานิติบุคคล</w:t>
            </w:r>
          </w:p>
        </w:tc>
        <w:tc>
          <w:tcPr>
            <w:tcW w:w="1843" w:type="dxa"/>
          </w:tcPr>
          <w:p w14:paraId="389199C5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4C4DB28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F185709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3CFD560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739AD4E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กรณีผู้ยื่นคำร้องเป็นนิติบุคคล และผู้มีอำนาจจัดการแทนนิติบุคคลเป็นผู้ยื่นคำร้องด้วยตนเอง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743CAE" w14:paraId="74F507B6" w14:textId="77777777" w:rsidTr="00916864">
        <w:trPr>
          <w:jc w:val="center"/>
        </w:trPr>
        <w:tc>
          <w:tcPr>
            <w:tcW w:w="675" w:type="dxa"/>
          </w:tcPr>
          <w:p w14:paraId="634365AF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9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BA0DC3E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สำเนาหลักฐานแสดงการเป็นผู้มีอำนาจจัดการแทนนิติบุคคล พร้อมรับรองสำเนาถูกต้อง และประทับตรานิติบุคคล</w:t>
            </w:r>
          </w:p>
        </w:tc>
        <w:tc>
          <w:tcPr>
            <w:tcW w:w="1843" w:type="dxa"/>
          </w:tcPr>
          <w:p w14:paraId="552DFF0E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09E8F54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DED8227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BA6D693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A82BF63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กรณีผู้ยื่นคำร้องเป็นนิติบุคคล และผู้มีอำนาจจัดการแทนนิติบุคคลเป็นผู้ยื่นคำร้องด้วยตนเอง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743CAE" w14:paraId="6882511D" w14:textId="77777777" w:rsidTr="00916864">
        <w:trPr>
          <w:jc w:val="center"/>
        </w:trPr>
        <w:tc>
          <w:tcPr>
            <w:tcW w:w="675" w:type="dxa"/>
          </w:tcPr>
          <w:p w14:paraId="7735CDA5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10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61F2EF2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สำเนาบัตรประจำตัวประชาชนของผู้มีอำนาจจัดการแทนนิติบุคคล ผู้ยื่นคำร้อง พร้อมรับรองสำเนาถูกต้อง</w:t>
            </w:r>
          </w:p>
        </w:tc>
        <w:tc>
          <w:tcPr>
            <w:tcW w:w="1843" w:type="dxa"/>
          </w:tcPr>
          <w:p w14:paraId="5558EB6E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F4CBBEB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DD201DC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C9E2673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A35AEDE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กรณีผู้ยื่นคำร้องเป็นนิติบุคคล และผู้มีอำนาจจัดการแทนนิติบุคคลเป็นผู้ยื่นคำร้องด้วยตนเอง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743CAE" w14:paraId="596BFA22" w14:textId="77777777" w:rsidTr="00916864">
        <w:trPr>
          <w:jc w:val="center"/>
        </w:trPr>
        <w:tc>
          <w:tcPr>
            <w:tcW w:w="675" w:type="dxa"/>
          </w:tcPr>
          <w:p w14:paraId="6A6EB6E6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11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46B8EF1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สำเนาหลักฐานหนังสือรับรองการจดทะเบียนนิติบุคคล ซึ่งผู้มีอำนาจจัดการแทนนิติบุคคลรับรองสำเนาถูกต้อง และประทับตรานิติบุคคล</w:t>
            </w:r>
          </w:p>
        </w:tc>
        <w:tc>
          <w:tcPr>
            <w:tcW w:w="1843" w:type="dxa"/>
          </w:tcPr>
          <w:p w14:paraId="1D5770EB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E93B825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40C35F0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37E1181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672491F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กรณีผู้ยื่นคำร้องเป็นนิติบุคคล และผู้มีอำนาจจัดการแทนนิติบุคคลมอบให้บุคคลอื่นเป็นผู้ยื่นคำร้องแทน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743CAE" w14:paraId="3935E5AA" w14:textId="77777777" w:rsidTr="00916864">
        <w:trPr>
          <w:jc w:val="center"/>
        </w:trPr>
        <w:tc>
          <w:tcPr>
            <w:tcW w:w="675" w:type="dxa"/>
          </w:tcPr>
          <w:p w14:paraId="1E67DC52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12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17BF3D5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สำเนาหลักฐานแสดงการเป็นผู้มีอำนาจจัดการแทนนิติบุคคล พร้อมรับรองสำเนาถูกต้อง และประทับตรานิติบุคคล</w:t>
            </w:r>
          </w:p>
        </w:tc>
        <w:tc>
          <w:tcPr>
            <w:tcW w:w="1843" w:type="dxa"/>
          </w:tcPr>
          <w:p w14:paraId="5B45F524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5DA39DA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FEA1685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26EBA3F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CEBB2C4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กรณีผู้ยื่นคำร้องเป็นนิติบุคคล และผู้มีอำนาจจัดการแทนนิติบุคคลมอบให้บุคคลอื่นเป็นผู้ยื่นคำร้องแทน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743CAE" w14:paraId="79064143" w14:textId="77777777" w:rsidTr="00916864">
        <w:trPr>
          <w:jc w:val="center"/>
        </w:trPr>
        <w:tc>
          <w:tcPr>
            <w:tcW w:w="675" w:type="dxa"/>
          </w:tcPr>
          <w:p w14:paraId="63B88A24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13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99869AF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สำเนาบัตรประจำตัวประชาชนของผู้มีอำนาจจัดการแทนนิติบุคคลผู้มอบอำนาจ พร้อมรับรองสำเนาถูกต้อง</w:t>
            </w:r>
          </w:p>
        </w:tc>
        <w:tc>
          <w:tcPr>
            <w:tcW w:w="1843" w:type="dxa"/>
          </w:tcPr>
          <w:p w14:paraId="271B39EA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A898998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9705FE9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71C69BB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810D69E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กรณีผู้ยื่นคำร้องเป็นนิติบุคคล และผู้มีอำนาจจัดการแทนนิติบุคคลมอบให้บุคคลอื่นเป็นผู้ยื่นคำร้องแทน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743CAE" w14:paraId="08092792" w14:textId="77777777" w:rsidTr="00916864">
        <w:trPr>
          <w:jc w:val="center"/>
        </w:trPr>
        <w:tc>
          <w:tcPr>
            <w:tcW w:w="675" w:type="dxa"/>
          </w:tcPr>
          <w:p w14:paraId="0002ADB1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14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1CE06A4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หนังสือมอบอำนาจให้ทำการแทน พร้อมปิดอากรแสตมป์</w:t>
            </w:r>
          </w:p>
        </w:tc>
        <w:tc>
          <w:tcPr>
            <w:tcW w:w="1843" w:type="dxa"/>
          </w:tcPr>
          <w:p w14:paraId="57E182EA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16841AC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7AC1BC2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0B1A4C3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A0AB686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กรณีผู้ยื่นคำร้องเป็นนิติบุคคล และผู้มีอำนาจจัดการแทนนิติบุคคลมอบให้บุคคลอื่นเป็นผู้ยื่นคำร้องแทน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743CAE" w14:paraId="5CCF52F9" w14:textId="77777777" w:rsidTr="00916864">
        <w:trPr>
          <w:jc w:val="center"/>
        </w:trPr>
        <w:tc>
          <w:tcPr>
            <w:tcW w:w="675" w:type="dxa"/>
          </w:tcPr>
          <w:p w14:paraId="623FCD4D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15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4B3E4D4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สำเนาบัตรประจำตัวประชาชนของผู้รับมอบอำนาจ ผู้ยื่นคำร้องแทน พร้อมรับรองสำเนาถูกต้องง</w:t>
            </w:r>
          </w:p>
        </w:tc>
        <w:tc>
          <w:tcPr>
            <w:tcW w:w="1843" w:type="dxa"/>
          </w:tcPr>
          <w:p w14:paraId="445E7B66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7B0BE7C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288915C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C3D4911" w14:textId="77777777" w:rsidR="00452B6B" w:rsidRPr="00743CAE" w:rsidRDefault="00AC4ACB" w:rsidP="009168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628F86E" w14:textId="77777777" w:rsidR="00452B6B" w:rsidRPr="00743CAE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กรณีผู้ยื่นคำร้องเป็นนิติบุคคล และผู้มีอำนาจจัดการแทนนิติบุคคลมอบให้บุคคลอื่นเป็นผู้ยื่นคำร้องแทน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743CAE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743CAE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743CAE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743CAE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743CAE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743CAE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743CAE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743CAE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743CAE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743CAE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43CA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F303F" w:rsidRPr="00BF303F" w14:paraId="037575AD" w14:textId="77777777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14:paraId="6B24F26F" w14:textId="085A7A2F" w:rsidR="004C3BDE" w:rsidRPr="00BF303F" w:rsidRDefault="004C3BDE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303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ไม่พบเอกสารอื่น ๆ สำหรับยื่นเพิ่มเติม</w:t>
            </w:r>
          </w:p>
        </w:tc>
      </w:tr>
    </w:tbl>
    <w:p w14:paraId="0E7C7CC4" w14:textId="77777777" w:rsidR="006C6C22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88A85B7" w14:textId="77777777" w:rsidR="006958C8" w:rsidRDefault="006958C8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22C711D" w:rsidR="00A10CDA" w:rsidRPr="00743CAE" w:rsidRDefault="00221A2D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 </w:t>
      </w:r>
      <w:r w:rsidR="00A10CDA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743CAE" w14:paraId="21631802" w14:textId="77777777" w:rsidTr="00090552">
        <w:tc>
          <w:tcPr>
            <w:tcW w:w="534" w:type="dxa"/>
          </w:tcPr>
          <w:p w14:paraId="55909BBE" w14:textId="396F5019" w:rsidR="00A13B6C" w:rsidRPr="00743CAE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01E5AF3" w14:textId="17A55AB0" w:rsidR="00E90756" w:rsidRPr="00743CAE" w:rsidRDefault="00A13B6C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หนังสืออนุญาตให้ปิด ทิ้ง หรือโปรยแผ่นประกาศหรือใบปลิวเพื่อการโฆษณาที่เป็นการค้า</w:t>
            </w:r>
            <w:r w:rsidRPr="00743CA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ab/>
            </w:r>
            <w:r w:rsidRPr="00743CA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br/>
            </w:r>
            <w:r w:rsidR="000F1309" w:rsidRPr="00743C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743C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200 </w:t>
            </w:r>
            <w:r w:rsidR="00F5490C"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3D94CB7C" w:rsidR="00A13B6C" w:rsidRPr="00743CAE" w:rsidRDefault="00E90756" w:rsidP="006958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0F1309" w:rsidRPr="00743CA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743CA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743CAE" w14:paraId="0D5B974A" w14:textId="77777777" w:rsidTr="00090552">
        <w:tc>
          <w:tcPr>
            <w:tcW w:w="534" w:type="dxa"/>
          </w:tcPr>
          <w:p w14:paraId="18AF1172" w14:textId="77777777" w:rsidR="00A13B6C" w:rsidRPr="00743CAE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0F3D06FA" w14:textId="77777777" w:rsidR="00A13B6C" w:rsidRPr="00743CAE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หนังสืออนุญาตให้ปิด ทิ้ง หรือโปรยแผ่นประกาศหรือใบปลิวเพื่อการโฆษณาอื่นๆ ที่ไม่เป็นการค้า</w:t>
            </w:r>
            <w:r w:rsidRPr="00743CA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ab/>
            </w:r>
          </w:p>
          <w:p w14:paraId="33416004" w14:textId="41AFF38E" w:rsidR="00E90756" w:rsidRPr="00743CAE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743C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100 </w:t>
            </w:r>
            <w:r w:rsidR="00F5490C"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6E0D3FF5" w14:textId="4CBB1F63" w:rsidR="00A13B6C" w:rsidRPr="00743CAE" w:rsidRDefault="00E90756" w:rsidP="00A70A3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25DD3C1F" w14:textId="77777777" w:rsidR="008E2900" w:rsidRPr="00743CAE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743CAE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743CAE" w14:paraId="07DF31DE" w14:textId="77777777" w:rsidTr="00C1539D">
        <w:tc>
          <w:tcPr>
            <w:tcW w:w="534" w:type="dxa"/>
          </w:tcPr>
          <w:p w14:paraId="07FE0908" w14:textId="7E60931D" w:rsidR="00EA6950" w:rsidRPr="00743CAE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2DFC5EEC" w:rsidR="00EA6950" w:rsidRPr="00743CAE" w:rsidRDefault="00EA6950" w:rsidP="00221A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743CA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743CAE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743C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743CA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743CAE" w14:paraId="3E7F6EBA" w14:textId="77777777" w:rsidTr="00C1539D">
        <w:tc>
          <w:tcPr>
            <w:tcW w:w="534" w:type="dxa"/>
          </w:tcPr>
          <w:p w14:paraId="0DC799F9" w14:textId="77777777" w:rsidR="00EA6950" w:rsidRPr="00743CAE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D6A9FC0" w14:textId="77777777" w:rsidR="00EA6950" w:rsidRPr="00743CAE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743CA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743CAE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743C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743CA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Pr="00743CAE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61F5938" w:rsidR="00013BC7" w:rsidRPr="00743CAE" w:rsidRDefault="00A70A3B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3045F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743CAE" w14:paraId="676E0C19" w14:textId="77777777" w:rsidTr="00C1539D">
        <w:tc>
          <w:tcPr>
            <w:tcW w:w="675" w:type="dxa"/>
          </w:tcPr>
          <w:p w14:paraId="433A4F23" w14:textId="62F1C53B" w:rsidR="00F064C0" w:rsidRPr="00743CAE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743C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743CAE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แบบฟอร์ม รส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.1</w:t>
            </w:r>
            <w:r w:rsidRPr="00743CAE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Pr="00743CAE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</w:tr>
    </w:tbl>
    <w:p w14:paraId="1345BEE2" w14:textId="77777777" w:rsidR="00D51311" w:rsidRPr="00743CAE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43C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43CAE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4BAE6986" w14:textId="77777777" w:rsidR="00A70A3B" w:rsidRDefault="00A70A3B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D130BA6" w14:textId="77777777" w:rsidR="00A70A3B" w:rsidRDefault="00A70A3B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EB2D491" w14:textId="77777777" w:rsidR="00A70A3B" w:rsidRDefault="00A70A3B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7217FC8" w14:textId="77777777" w:rsidR="00A70A3B" w:rsidRPr="00743CAE" w:rsidRDefault="00A70A3B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8B8321" w14:textId="77777777" w:rsidR="0064558D" w:rsidRPr="00743CAE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743CAE" w14:paraId="6D0BBF17" w14:textId="77777777" w:rsidTr="0064558D">
        <w:tc>
          <w:tcPr>
            <w:tcW w:w="1418" w:type="dxa"/>
          </w:tcPr>
          <w:p w14:paraId="71CC28E5" w14:textId="77777777" w:rsidR="0064558D" w:rsidRPr="00743CAE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43C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743CAE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17/08/2558</w:t>
            </w:r>
          </w:p>
        </w:tc>
      </w:tr>
      <w:tr w:rsidR="0064558D" w:rsidRPr="00743CAE" w14:paraId="3FCBCAB2" w14:textId="77777777" w:rsidTr="0064558D">
        <w:tc>
          <w:tcPr>
            <w:tcW w:w="1418" w:type="dxa"/>
          </w:tcPr>
          <w:p w14:paraId="76AEC54C" w14:textId="77777777" w:rsidR="0064558D" w:rsidRPr="00743CAE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43C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1B956F17" w:rsidR="0064558D" w:rsidRPr="00743CAE" w:rsidRDefault="00DC0049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743CAE" w14:paraId="4A1DF6A2" w14:textId="77777777" w:rsidTr="0064558D">
        <w:tc>
          <w:tcPr>
            <w:tcW w:w="1418" w:type="dxa"/>
          </w:tcPr>
          <w:p w14:paraId="082BD70C" w14:textId="77777777" w:rsidR="0064558D" w:rsidRPr="00743CAE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43C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4B2FD56D" w14:textId="77777777" w:rsidR="00A70A3B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051B922A" w:rsidR="0064558D" w:rsidRPr="00743CAE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743CAE" w14:paraId="105C0B62" w14:textId="77777777" w:rsidTr="0064558D">
        <w:tc>
          <w:tcPr>
            <w:tcW w:w="1418" w:type="dxa"/>
          </w:tcPr>
          <w:p w14:paraId="7A8B8EDF" w14:textId="77777777" w:rsidR="0064558D" w:rsidRPr="00743CAE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43C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743CAE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743CAE" w14:paraId="6BB94F10" w14:textId="77777777" w:rsidTr="0064558D">
        <w:tc>
          <w:tcPr>
            <w:tcW w:w="1418" w:type="dxa"/>
          </w:tcPr>
          <w:p w14:paraId="362D6899" w14:textId="77777777" w:rsidR="0064558D" w:rsidRPr="00743CAE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43C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743CAE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743CA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743CAE" w:rsidRDefault="0064558D" w:rsidP="00AE50E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</w:p>
    <w:sectPr w:rsidR="0064558D" w:rsidRPr="00743CAE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5804D" w14:textId="77777777" w:rsidR="00BB5B61" w:rsidRDefault="00BB5B61" w:rsidP="00C81DB8">
      <w:pPr>
        <w:spacing w:after="0" w:line="240" w:lineRule="auto"/>
      </w:pPr>
      <w:r>
        <w:separator/>
      </w:r>
    </w:p>
  </w:endnote>
  <w:endnote w:type="continuationSeparator" w:id="0">
    <w:p w14:paraId="36E1DA0A" w14:textId="77777777" w:rsidR="00BB5B61" w:rsidRDefault="00BB5B6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97100" w14:textId="77777777" w:rsidR="00BB5B61" w:rsidRDefault="00BB5B61" w:rsidP="00C81DB8">
      <w:pPr>
        <w:spacing w:after="0" w:line="240" w:lineRule="auto"/>
      </w:pPr>
      <w:r>
        <w:separator/>
      </w:r>
    </w:p>
  </w:footnote>
  <w:footnote w:type="continuationSeparator" w:id="0">
    <w:p w14:paraId="1AD3E57D" w14:textId="77777777" w:rsidR="00BB5B61" w:rsidRDefault="00BB5B6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9C3785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9C378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C3785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9C378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E50ED">
          <w:rPr>
            <w:rFonts w:ascii="TH SarabunIT๙" w:hAnsi="TH SarabunIT๙" w:cs="TH SarabunIT๙"/>
            <w:noProof/>
            <w:sz w:val="32"/>
            <w:szCs w:val="32"/>
          </w:rPr>
          <w:t>7</w:t>
        </w:r>
        <w:r w:rsidRPr="009C3785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9C3785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9C3785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9C3785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9C3785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AE50ED">
          <w:rPr>
            <w:rFonts w:ascii="TH SarabunIT๙" w:hAnsi="TH SarabunIT๙" w:cs="TH SarabunIT๙"/>
            <w:noProof/>
            <w:sz w:val="32"/>
            <w:szCs w:val="32"/>
          </w:rPr>
          <w:t>7</w:t>
        </w:r>
        <w:r w:rsidRPr="009C3785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57D9E"/>
    <w:rsid w:val="00164004"/>
    <w:rsid w:val="0017533B"/>
    <w:rsid w:val="0018441F"/>
    <w:rsid w:val="00195090"/>
    <w:rsid w:val="0019582A"/>
    <w:rsid w:val="001B1C8D"/>
    <w:rsid w:val="001E05C0"/>
    <w:rsid w:val="00201E94"/>
    <w:rsid w:val="00210AAF"/>
    <w:rsid w:val="00216FA4"/>
    <w:rsid w:val="00221A2D"/>
    <w:rsid w:val="002440E7"/>
    <w:rsid w:val="002542B7"/>
    <w:rsid w:val="00261D40"/>
    <w:rsid w:val="00263F10"/>
    <w:rsid w:val="00290086"/>
    <w:rsid w:val="00291120"/>
    <w:rsid w:val="002A7C17"/>
    <w:rsid w:val="002B2D62"/>
    <w:rsid w:val="002B3B12"/>
    <w:rsid w:val="002B4D3D"/>
    <w:rsid w:val="002C3E03"/>
    <w:rsid w:val="002C4C2F"/>
    <w:rsid w:val="00313D38"/>
    <w:rsid w:val="003240F6"/>
    <w:rsid w:val="00352D56"/>
    <w:rsid w:val="00353030"/>
    <w:rsid w:val="00357299"/>
    <w:rsid w:val="00394708"/>
    <w:rsid w:val="003C25A4"/>
    <w:rsid w:val="003D1588"/>
    <w:rsid w:val="003F489A"/>
    <w:rsid w:val="003F4A0D"/>
    <w:rsid w:val="00422EAB"/>
    <w:rsid w:val="00444BFB"/>
    <w:rsid w:val="00446BFD"/>
    <w:rsid w:val="00452B6B"/>
    <w:rsid w:val="00484BDB"/>
    <w:rsid w:val="004A40DD"/>
    <w:rsid w:val="004C0C85"/>
    <w:rsid w:val="004C1679"/>
    <w:rsid w:val="004C3BDE"/>
    <w:rsid w:val="004E30D6"/>
    <w:rsid w:val="004E5749"/>
    <w:rsid w:val="004E651F"/>
    <w:rsid w:val="004F121D"/>
    <w:rsid w:val="0050561E"/>
    <w:rsid w:val="005223AF"/>
    <w:rsid w:val="00540F32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099E"/>
    <w:rsid w:val="006958C8"/>
    <w:rsid w:val="006974B7"/>
    <w:rsid w:val="006B37B7"/>
    <w:rsid w:val="006C07C4"/>
    <w:rsid w:val="006C6C22"/>
    <w:rsid w:val="00707AED"/>
    <w:rsid w:val="00712638"/>
    <w:rsid w:val="00743CAE"/>
    <w:rsid w:val="00760D0B"/>
    <w:rsid w:val="00761FD0"/>
    <w:rsid w:val="00771FD1"/>
    <w:rsid w:val="00781575"/>
    <w:rsid w:val="007851BE"/>
    <w:rsid w:val="00790214"/>
    <w:rsid w:val="00793306"/>
    <w:rsid w:val="007D7822"/>
    <w:rsid w:val="007E1E74"/>
    <w:rsid w:val="007F6A7C"/>
    <w:rsid w:val="00803537"/>
    <w:rsid w:val="00811134"/>
    <w:rsid w:val="008120B0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16864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C3785"/>
    <w:rsid w:val="00A05B9B"/>
    <w:rsid w:val="00A10CDA"/>
    <w:rsid w:val="00A13B6C"/>
    <w:rsid w:val="00A4201D"/>
    <w:rsid w:val="00A47E94"/>
    <w:rsid w:val="00A70A3B"/>
    <w:rsid w:val="00AA7734"/>
    <w:rsid w:val="00AC4ACB"/>
    <w:rsid w:val="00AE50ED"/>
    <w:rsid w:val="00AE6A9D"/>
    <w:rsid w:val="00AF49D2"/>
    <w:rsid w:val="00AF4A06"/>
    <w:rsid w:val="00B23DA2"/>
    <w:rsid w:val="00B41E78"/>
    <w:rsid w:val="00B509FC"/>
    <w:rsid w:val="00B95782"/>
    <w:rsid w:val="00BB4B9F"/>
    <w:rsid w:val="00BB5B61"/>
    <w:rsid w:val="00BC5DA7"/>
    <w:rsid w:val="00BF303F"/>
    <w:rsid w:val="00BF5E34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C0049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33CB3"/>
    <w:rsid w:val="00F5490C"/>
    <w:rsid w:val="00F616D6"/>
    <w:rsid w:val="00F62F55"/>
    <w:rsid w:val="00F66F18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D2B50-4E0A-4858-B04E-AFDEF3D50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18</TotalTime>
  <Pages>7</Pages>
  <Words>1530</Words>
  <Characters>8723</Characters>
  <Application>Microsoft Office Word</Application>
  <DocSecurity>0</DocSecurity>
  <Lines>72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33</cp:revision>
  <cp:lastPrinted>2015-03-02T15:12:00Z</cp:lastPrinted>
  <dcterms:created xsi:type="dcterms:W3CDTF">2015-08-17T06:23:00Z</dcterms:created>
  <dcterms:modified xsi:type="dcterms:W3CDTF">2015-08-20T06:42:00Z</dcterms:modified>
</cp:coreProperties>
</file>